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AFE2" w14:textId="77777777" w:rsidR="00443057" w:rsidRDefault="00443057" w:rsidP="0044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MILDEMETE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09216398" w14:textId="77777777" w:rsidR="00443057" w:rsidRDefault="00443057" w:rsidP="0044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Modbury</w:t>
      </w:r>
      <w:proofErr w:type="spellEnd"/>
      <w:r>
        <w:rPr>
          <w:rFonts w:cs="Times New Roman"/>
          <w:szCs w:val="24"/>
        </w:rPr>
        <w:t>.</w:t>
      </w:r>
    </w:p>
    <w:p w14:paraId="60F686AC" w14:textId="77777777" w:rsidR="00443057" w:rsidRDefault="00443057" w:rsidP="00443057">
      <w:pPr>
        <w:pStyle w:val="NoSpacing"/>
        <w:rPr>
          <w:rFonts w:cs="Times New Roman"/>
          <w:szCs w:val="24"/>
        </w:rPr>
      </w:pPr>
    </w:p>
    <w:p w14:paraId="6C99671F" w14:textId="77777777" w:rsidR="00443057" w:rsidRDefault="00443057" w:rsidP="00443057">
      <w:pPr>
        <w:pStyle w:val="NoSpacing"/>
        <w:rPr>
          <w:rFonts w:cs="Times New Roman"/>
          <w:szCs w:val="24"/>
        </w:rPr>
      </w:pPr>
    </w:p>
    <w:p w14:paraId="54160D04" w14:textId="77777777" w:rsidR="00443057" w:rsidRDefault="00443057" w:rsidP="0044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Nov.1415</w:t>
      </w:r>
      <w:r>
        <w:rPr>
          <w:rFonts w:cs="Times New Roman"/>
          <w:szCs w:val="24"/>
        </w:rPr>
        <w:tab/>
        <w:t>He was one of those who were ordered to collect in Devon</w:t>
      </w:r>
    </w:p>
    <w:p w14:paraId="6CFE3CEC" w14:textId="77777777" w:rsidR="00443057" w:rsidRDefault="00443057" w:rsidP="0044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fifteenths and two tenths granted to the King</w:t>
      </w:r>
    </w:p>
    <w:p w14:paraId="70742E34" w14:textId="77777777" w:rsidR="00443057" w:rsidRDefault="00443057" w:rsidP="0044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at the last Parliament, these to be collected in two instalments.</w:t>
      </w:r>
    </w:p>
    <w:p w14:paraId="341D867D" w14:textId="77777777" w:rsidR="00443057" w:rsidRDefault="00443057" w:rsidP="0044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p.120)</w:t>
      </w:r>
    </w:p>
    <w:p w14:paraId="6BBD3E27" w14:textId="77777777" w:rsidR="00443057" w:rsidRDefault="00443057" w:rsidP="00443057">
      <w:pPr>
        <w:pStyle w:val="NoSpacing"/>
        <w:rPr>
          <w:rFonts w:cs="Times New Roman"/>
          <w:szCs w:val="24"/>
        </w:rPr>
      </w:pPr>
    </w:p>
    <w:p w14:paraId="560648B7" w14:textId="77777777" w:rsidR="00443057" w:rsidRDefault="00443057" w:rsidP="00443057">
      <w:pPr>
        <w:pStyle w:val="NoSpacing"/>
        <w:rPr>
          <w:rFonts w:cs="Times New Roman"/>
          <w:szCs w:val="24"/>
        </w:rPr>
      </w:pPr>
    </w:p>
    <w:p w14:paraId="4A2079B5" w14:textId="77777777" w:rsidR="00443057" w:rsidRDefault="00443057" w:rsidP="004430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March 2025</w:t>
      </w:r>
    </w:p>
    <w:p w14:paraId="49AA1F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762D6" w14:textId="77777777" w:rsidR="00443057" w:rsidRDefault="00443057" w:rsidP="009139A6">
      <w:r>
        <w:separator/>
      </w:r>
    </w:p>
  </w:endnote>
  <w:endnote w:type="continuationSeparator" w:id="0">
    <w:p w14:paraId="6B9AB6F2" w14:textId="77777777" w:rsidR="00443057" w:rsidRDefault="004430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EB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9A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B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169E2" w14:textId="77777777" w:rsidR="00443057" w:rsidRDefault="00443057" w:rsidP="009139A6">
      <w:r>
        <w:separator/>
      </w:r>
    </w:p>
  </w:footnote>
  <w:footnote w:type="continuationSeparator" w:id="0">
    <w:p w14:paraId="0D567AC8" w14:textId="77777777" w:rsidR="00443057" w:rsidRDefault="004430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2DB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6D4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F39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57"/>
    <w:rsid w:val="000666E0"/>
    <w:rsid w:val="00163462"/>
    <w:rsid w:val="002510B7"/>
    <w:rsid w:val="00270799"/>
    <w:rsid w:val="0044305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62F2E"/>
  <w15:chartTrackingRefBased/>
  <w15:docId w15:val="{90A205F6-8E7C-4422-BE3C-A9B45EDD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2025-03-01T21:00:00Z</dcterms:created>
  <dcterms:modified xsi:type="dcterms:W3CDTF">2025-03-01T21:01:00Z</dcterms:modified>
</cp:coreProperties>
</file>